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B9348" w14:textId="77777777" w:rsidR="00916994" w:rsidRDefault="00916994" w:rsidP="00916994">
      <w:pPr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6D397C25" w14:textId="5F9DCCD2" w:rsidR="009C4389" w:rsidRDefault="009C4389" w:rsidP="00916994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</w:pPr>
      <w:r w:rsidRPr="003F18CC"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  <w:t>Financial transfer request</w:t>
      </w:r>
    </w:p>
    <w:p w14:paraId="43C76DE7" w14:textId="63F9FCBF" w:rsidR="00BF7962" w:rsidRPr="003F18CC" w:rsidRDefault="00BF7962" w:rsidP="00916994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  <w:t>Demande de transfert</w:t>
      </w:r>
    </w:p>
    <w:p w14:paraId="6757F084" w14:textId="6A29EFBF" w:rsidR="009C4389" w:rsidRPr="003F18CC" w:rsidRDefault="009C4389" w:rsidP="00916994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</w:pPr>
      <w:r w:rsidRPr="003F18CC"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  <w:t>Pedido de transferencia financiera</w:t>
      </w:r>
    </w:p>
    <w:p w14:paraId="32C02156" w14:textId="79AC9768" w:rsidR="009C4389" w:rsidRPr="003F18CC" w:rsidRDefault="00916994" w:rsidP="00916994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</w:pPr>
      <w:r w:rsidRPr="003F18CC"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  <w:t xml:space="preserve"> </w:t>
      </w:r>
    </w:p>
    <w:p w14:paraId="71A027C4" w14:textId="77777777" w:rsidR="00BF7962" w:rsidRDefault="00BF7962" w:rsidP="00BF7962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</w:pPr>
      <w:r w:rsidRPr="00BF7962"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  <w:t xml:space="preserve">REFERENCE: </w:t>
      </w:r>
    </w:p>
    <w:p w14:paraId="72930276" w14:textId="77777777" w:rsidR="00BF7962" w:rsidRDefault="00BF7962" w:rsidP="00916994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826"/>
        <w:gridCol w:w="4802"/>
      </w:tblGrid>
      <w:tr w:rsidR="00BF7962" w14:paraId="4740C5BC" w14:textId="77777777" w:rsidTr="00BF7962">
        <w:tc>
          <w:tcPr>
            <w:tcW w:w="4889" w:type="dxa"/>
          </w:tcPr>
          <w:p w14:paraId="6AA18A2C" w14:textId="03ED8B68" w:rsidR="00BF7962" w:rsidRDefault="00BF7962" w:rsidP="0091699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>C</w:t>
            </w:r>
            <w:r w:rsidRPr="0091699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>ountry/number/date</w:t>
            </w:r>
          </w:p>
        </w:tc>
        <w:tc>
          <w:tcPr>
            <w:tcW w:w="4889" w:type="dxa"/>
            <w:vMerge w:val="restart"/>
            <w:vAlign w:val="center"/>
          </w:tcPr>
          <w:p w14:paraId="523E9E03" w14:textId="4556961E" w:rsidR="00BF7962" w:rsidRDefault="00BF7962" w:rsidP="00BF7962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>IB / 0</w:t>
            </w:r>
            <w:r w:rsidR="00CA6B5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 xml:space="preserve"> </w:t>
            </w:r>
            <w:r w:rsidR="00AB33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>/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 xml:space="preserve"> </w:t>
            </w:r>
            <w:r w:rsidR="00CA6B5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>10/06/2021</w:t>
            </w:r>
          </w:p>
        </w:tc>
      </w:tr>
      <w:tr w:rsidR="00BF7962" w14:paraId="24374D25" w14:textId="77777777" w:rsidTr="00BF7962">
        <w:tc>
          <w:tcPr>
            <w:tcW w:w="4889" w:type="dxa"/>
          </w:tcPr>
          <w:p w14:paraId="1AEEA5AD" w14:textId="0C6A3612" w:rsidR="00BF7962" w:rsidRDefault="00BF7962" w:rsidP="0091699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it-IT"/>
              </w:rPr>
              <w:t>Pays/Nr/Date</w:t>
            </w:r>
          </w:p>
        </w:tc>
        <w:tc>
          <w:tcPr>
            <w:tcW w:w="4889" w:type="dxa"/>
            <w:vMerge/>
          </w:tcPr>
          <w:p w14:paraId="5056924C" w14:textId="29B38DD0" w:rsidR="00BF7962" w:rsidRDefault="00BF7962" w:rsidP="0091699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it-IT"/>
              </w:rPr>
            </w:pPr>
          </w:p>
        </w:tc>
      </w:tr>
      <w:tr w:rsidR="00BF7962" w14:paraId="2CCDD540" w14:textId="77777777" w:rsidTr="00BF7962">
        <w:tc>
          <w:tcPr>
            <w:tcW w:w="4889" w:type="dxa"/>
          </w:tcPr>
          <w:p w14:paraId="7D844854" w14:textId="51431E6C" w:rsidR="00BF7962" w:rsidRDefault="00BF7962" w:rsidP="0091699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>Pais/Numero/fecha:</w:t>
            </w:r>
          </w:p>
        </w:tc>
        <w:tc>
          <w:tcPr>
            <w:tcW w:w="4889" w:type="dxa"/>
            <w:vMerge/>
          </w:tcPr>
          <w:p w14:paraId="56D7B87F" w14:textId="77777777" w:rsidR="00BF7962" w:rsidRDefault="00BF7962" w:rsidP="0091699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it-IT"/>
              </w:rPr>
            </w:pPr>
          </w:p>
        </w:tc>
      </w:tr>
    </w:tbl>
    <w:p w14:paraId="7E2CEAC3" w14:textId="77777777" w:rsidR="00BF7962" w:rsidRDefault="00BF7962" w:rsidP="00916994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</w:pPr>
    </w:p>
    <w:p w14:paraId="445B934B" w14:textId="0EEE3970" w:rsidR="00916994" w:rsidRDefault="00916994" w:rsidP="00916994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en-GB" w:eastAsia="it-IT"/>
        </w:rPr>
      </w:pPr>
      <w:r w:rsidRPr="00916994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en-GB" w:eastAsia="it-IT"/>
        </w:rPr>
        <w:t>Amount and nature of the payment:</w:t>
      </w:r>
      <w:r w:rsidR="00CA6B53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en-GB" w:eastAsia="it-IT"/>
        </w:rPr>
        <w:t xml:space="preserve"> cashflow</w:t>
      </w:r>
    </w:p>
    <w:p w14:paraId="046DD3AD" w14:textId="43938C19" w:rsidR="00BF7962" w:rsidRPr="00BF7962" w:rsidRDefault="00BF7962" w:rsidP="00916994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fr-BE" w:eastAsia="it-IT"/>
        </w:rPr>
      </w:pPr>
      <w:r w:rsidRPr="00BF7962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fr-BE" w:eastAsia="it-IT"/>
        </w:rPr>
        <w:t>Montant et nature du transfert:</w:t>
      </w:r>
      <w:r w:rsidR="00CA6B53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fr-BE" w:eastAsia="it-IT"/>
        </w:rPr>
        <w:t xml:space="preserve"> trésorerie</w:t>
      </w:r>
    </w:p>
    <w:p w14:paraId="20048440" w14:textId="71D17B39" w:rsidR="009C4389" w:rsidRDefault="009C4389" w:rsidP="00916994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es-ES" w:eastAsia="it-IT"/>
        </w:rPr>
      </w:pPr>
      <w:r w:rsidRPr="009C4389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es-ES" w:eastAsia="it-IT"/>
        </w:rPr>
        <w:t>Amontar y naturaleza de la tr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es-ES" w:eastAsia="it-IT"/>
        </w:rPr>
        <w:t>ansferencia</w:t>
      </w:r>
      <w:r w:rsidR="00CA6B53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es-ES" w:eastAsia="it-IT"/>
        </w:rPr>
        <w:t>: tesoreria</w:t>
      </w:r>
    </w:p>
    <w:p w14:paraId="499F29AD" w14:textId="77777777" w:rsidR="00BF7962" w:rsidRPr="009C4389" w:rsidRDefault="00BF7962" w:rsidP="00916994">
      <w:pPr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val="es-ES" w:eastAsia="it-IT"/>
        </w:rPr>
      </w:pPr>
    </w:p>
    <w:p w14:paraId="445B934C" w14:textId="77777777" w:rsidR="00916994" w:rsidRPr="00BF7962" w:rsidRDefault="00916994" w:rsidP="00916994">
      <w:pPr>
        <w:spacing w:after="0"/>
        <w:ind w:firstLine="708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  <w:r w:rsidRPr="00BF7962">
        <w:rPr>
          <w:rFonts w:ascii="Arial" w:eastAsia="Times New Roman" w:hAnsi="Arial" w:cs="Arial"/>
          <w:b/>
          <w:bCs/>
          <w:color w:val="000000"/>
          <w:sz w:val="20"/>
          <w:szCs w:val="20"/>
          <w:lang w:val="fr-BE" w:eastAsia="it-IT"/>
        </w:rPr>
        <w:t>A.</w:t>
      </w:r>
    </w:p>
    <w:p w14:paraId="445B934D" w14:textId="1F7B7876" w:rsidR="00916994" w:rsidRPr="00BF7962" w:rsidRDefault="002F26F9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  <w:r w:rsidRPr="00BF7962">
        <w:rPr>
          <w:rFonts w:ascii="Arial" w:eastAsia="Times New Roman" w:hAnsi="Arial" w:cs="Arial"/>
          <w:b/>
          <w:bCs/>
          <w:color w:val="000000"/>
          <w:sz w:val="20"/>
          <w:szCs w:val="20"/>
          <w:lang w:val="fr-BE" w:eastAsia="it-IT"/>
        </w:rPr>
        <w:t>0</w:t>
      </w:r>
      <w:r w:rsidR="00916994" w:rsidRPr="00BF7962">
        <w:rPr>
          <w:rFonts w:ascii="Arial" w:eastAsia="Times New Roman" w:hAnsi="Arial" w:cs="Arial"/>
          <w:b/>
          <w:bCs/>
          <w:color w:val="000000"/>
          <w:sz w:val="20"/>
          <w:szCs w:val="20"/>
          <w:lang w:val="fr-BE" w:eastAsia="it-IT"/>
        </w:rPr>
        <w:t>,00  €</w:t>
      </w:r>
    </w:p>
    <w:p w14:paraId="445B934E" w14:textId="106331B7" w:rsidR="00916994" w:rsidRPr="003F18CC" w:rsidRDefault="009C4389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  <w:bookmarkStart w:id="0" w:name="_Hlk531545318"/>
      <w:r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Transfer </w:t>
      </w:r>
      <w:bookmarkEnd w:id="0"/>
      <w:r w:rsidR="00916994"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on capital account // </w:t>
      </w:r>
      <w:r w:rsidR="00BF7962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>en</w:t>
      </w:r>
      <w:r w:rsidR="00916994"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 compte capital </w:t>
      </w:r>
      <w:r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// </w:t>
      </w:r>
      <w:bookmarkStart w:id="1" w:name="_Hlk531545370"/>
      <w:r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>en cuenta capital</w:t>
      </w:r>
      <w:bookmarkEnd w:id="1"/>
    </w:p>
    <w:p w14:paraId="445B934F" w14:textId="77777777" w:rsidR="00916994" w:rsidRPr="003F18CC" w:rsidRDefault="00916994" w:rsidP="00916994">
      <w:pPr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</w:p>
    <w:p w14:paraId="445B9350" w14:textId="77777777" w:rsidR="00916994" w:rsidRPr="00BF7962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  <w:r w:rsidRPr="00BF7962">
        <w:rPr>
          <w:rFonts w:ascii="Arial" w:eastAsia="Times New Roman" w:hAnsi="Arial" w:cs="Arial"/>
          <w:b/>
          <w:bCs/>
          <w:color w:val="000000"/>
          <w:sz w:val="20"/>
          <w:szCs w:val="20"/>
          <w:lang w:val="fr-BE" w:eastAsia="it-IT"/>
        </w:rPr>
        <w:t>B.</w:t>
      </w:r>
    </w:p>
    <w:p w14:paraId="445B9351" w14:textId="6B99746D" w:rsidR="00916994" w:rsidRPr="00BF7962" w:rsidRDefault="00CA6B53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val="fr-BE" w:eastAsia="it-IT"/>
        </w:rPr>
        <w:t>134</w:t>
      </w:r>
      <w:r w:rsidR="002F26F9" w:rsidRPr="00BF7962">
        <w:rPr>
          <w:rFonts w:ascii="Arial" w:eastAsia="Times New Roman" w:hAnsi="Arial" w:cs="Arial"/>
          <w:b/>
          <w:bCs/>
          <w:color w:val="000000"/>
          <w:sz w:val="20"/>
          <w:szCs w:val="20"/>
          <w:lang w:val="fr-BE" w:eastAsia="it-IT"/>
        </w:rPr>
        <w:t>.000</w:t>
      </w:r>
      <w:r w:rsidR="00916994" w:rsidRPr="00BF7962">
        <w:rPr>
          <w:rFonts w:ascii="Arial" w:eastAsia="Times New Roman" w:hAnsi="Arial" w:cs="Arial"/>
          <w:b/>
          <w:bCs/>
          <w:color w:val="000000"/>
          <w:sz w:val="20"/>
          <w:szCs w:val="20"/>
          <w:lang w:val="fr-BE" w:eastAsia="it-IT"/>
        </w:rPr>
        <w:t>,00  €</w:t>
      </w:r>
    </w:p>
    <w:p w14:paraId="445B9352" w14:textId="76AF5BEC" w:rsidR="00916994" w:rsidRPr="003F18CC" w:rsidRDefault="009C4389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  <w:r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Transfer </w:t>
      </w:r>
      <w:r w:rsidR="00916994"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>on current account</w:t>
      </w:r>
      <w:r w:rsidR="0099066D"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 </w:t>
      </w:r>
      <w:r w:rsidR="00916994"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// </w:t>
      </w:r>
      <w:r w:rsidR="00BF7962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en </w:t>
      </w:r>
      <w:r w:rsidR="00DB63D0"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>compte courant</w:t>
      </w:r>
      <w:r w:rsidR="003F18CC"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 // </w:t>
      </w:r>
      <w:r w:rsid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>en cuenta corriente</w:t>
      </w:r>
    </w:p>
    <w:p w14:paraId="445B9353" w14:textId="77777777" w:rsidR="00916994" w:rsidRPr="003F18CC" w:rsidRDefault="00916994" w:rsidP="00916994">
      <w:pPr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</w:p>
    <w:p w14:paraId="445B9354" w14:textId="77777777" w:rsidR="00916994" w:rsidRPr="00BF7962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  <w:r w:rsidRPr="00BF7962"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it-IT"/>
        </w:rPr>
        <w:t>C.</w:t>
      </w:r>
    </w:p>
    <w:p w14:paraId="445B9355" w14:textId="79AD5F18" w:rsidR="00916994" w:rsidRPr="00916994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  <w:r w:rsidRPr="00916994"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it-IT"/>
        </w:rPr>
        <w:t xml:space="preserve">Total amount requested (A+B): </w:t>
      </w:r>
      <w:r w:rsidR="003F18CC"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it-IT"/>
        </w:rPr>
        <w:t>// Total demandé (A+B) // Total pedido (A+B)</w:t>
      </w:r>
    </w:p>
    <w:p w14:paraId="445B9356" w14:textId="4669CD37" w:rsidR="00916994" w:rsidRPr="00916994" w:rsidRDefault="00CA6B53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it-IT"/>
        </w:rPr>
        <w:t>134</w:t>
      </w:r>
      <w:r w:rsidR="00DB1DBD"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it-IT"/>
        </w:rPr>
        <w:t>.000</w:t>
      </w:r>
      <w:r w:rsidR="00916994" w:rsidRPr="00916994"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it-IT"/>
        </w:rPr>
        <w:t>,</w:t>
      </w:r>
      <w:r w:rsidR="00916994"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it-IT"/>
        </w:rPr>
        <w:t>00</w:t>
      </w:r>
      <w:r w:rsidR="00916994" w:rsidRPr="00916994"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it-IT"/>
        </w:rPr>
        <w:t xml:space="preserve">  €</w:t>
      </w:r>
    </w:p>
    <w:p w14:paraId="445B9357" w14:textId="77777777" w:rsidR="00916994" w:rsidRPr="00916994" w:rsidRDefault="00916994" w:rsidP="00916994">
      <w:pPr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</w:p>
    <w:p w14:paraId="445B9358" w14:textId="77777777" w:rsidR="00916994" w:rsidRPr="00916994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  <w:r w:rsidRPr="00916994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en-GB" w:eastAsia="it-IT"/>
        </w:rPr>
        <w:t>To be paid by:</w:t>
      </w:r>
    </w:p>
    <w:p w14:paraId="445B9359" w14:textId="77777777" w:rsidR="00916994" w:rsidRPr="00BF7962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  <w:r w:rsidRPr="00BF7962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>SMartBe Fondation</w:t>
      </w:r>
    </w:p>
    <w:p w14:paraId="445B935A" w14:textId="77777777" w:rsidR="00916994" w:rsidRPr="009C4389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  <w:r w:rsidRPr="009C4389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>Rue Emile Féron 70</w:t>
      </w:r>
    </w:p>
    <w:p w14:paraId="445B935B" w14:textId="77777777" w:rsidR="00916994" w:rsidRPr="00BF7962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  <w:r w:rsidRPr="00BF7962">
        <w:rPr>
          <w:rFonts w:ascii="Arial" w:eastAsia="Times New Roman" w:hAnsi="Arial" w:cs="Arial"/>
          <w:color w:val="000000"/>
          <w:sz w:val="20"/>
          <w:szCs w:val="20"/>
          <w:lang w:val="en-GB" w:eastAsia="it-IT"/>
        </w:rPr>
        <w:t>1060 Bruxelles</w:t>
      </w:r>
    </w:p>
    <w:p w14:paraId="445B935C" w14:textId="77777777" w:rsidR="00916994" w:rsidRPr="00BF7962" w:rsidRDefault="00916994" w:rsidP="00916994">
      <w:pPr>
        <w:spacing w:after="0"/>
        <w:ind w:left="720"/>
        <w:jc w:val="left"/>
        <w:rPr>
          <w:rFonts w:ascii="Arial" w:eastAsia="Times New Roman" w:hAnsi="Arial" w:cs="Arial"/>
          <w:color w:val="000000"/>
          <w:sz w:val="20"/>
          <w:szCs w:val="20"/>
          <w:lang w:val="en-GB" w:eastAsia="it-IT"/>
        </w:rPr>
      </w:pPr>
      <w:r w:rsidRPr="00BF7962">
        <w:rPr>
          <w:rFonts w:ascii="Arial" w:eastAsia="Times New Roman" w:hAnsi="Arial" w:cs="Arial"/>
          <w:color w:val="000000"/>
          <w:sz w:val="20"/>
          <w:szCs w:val="20"/>
          <w:lang w:val="en-GB" w:eastAsia="it-IT"/>
        </w:rPr>
        <w:t>TVA Be 0806 201 741</w:t>
      </w:r>
    </w:p>
    <w:p w14:paraId="445B935D" w14:textId="77777777" w:rsidR="00C85A0A" w:rsidRPr="00BF7962" w:rsidRDefault="00C85A0A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</w:p>
    <w:p w14:paraId="445B935E" w14:textId="77777777" w:rsidR="00916994" w:rsidRPr="009C4389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  <w:r w:rsidRPr="009C4389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en-GB" w:eastAsia="it-IT"/>
        </w:rPr>
        <w:t>On the account of:</w:t>
      </w:r>
    </w:p>
    <w:p w14:paraId="445B935F" w14:textId="05A88CC1" w:rsidR="00916994" w:rsidRPr="00BF7962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s-ES" w:eastAsia="it-IT"/>
        </w:rPr>
      </w:pPr>
      <w:r w:rsidRPr="00BF7962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>S</w:t>
      </w:r>
      <w:r w:rsidR="00C85A0A" w:rsidRPr="00BF7962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>M</w:t>
      </w:r>
      <w:r w:rsidRPr="00BF7962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>art</w:t>
      </w:r>
      <w:r w:rsidR="00C85A0A" w:rsidRPr="00BF7962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 xml:space="preserve">IB </w:t>
      </w:r>
      <w:r w:rsidR="007A5646" w:rsidRPr="00BF7962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>De Impulso Empresarial SCA</w:t>
      </w:r>
    </w:p>
    <w:p w14:paraId="445B9360" w14:textId="755DA9C3" w:rsidR="00916994" w:rsidRPr="00BF7962" w:rsidRDefault="007A5646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s-ES" w:eastAsia="it-IT"/>
        </w:rPr>
      </w:pPr>
      <w:r w:rsidRPr="00BF7962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>Ctra. Carmona nº 40 Local 2</w:t>
      </w:r>
      <w:r w:rsidR="003F18CC" w:rsidRPr="00BF7962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 xml:space="preserve"> </w:t>
      </w:r>
    </w:p>
    <w:p w14:paraId="445B9361" w14:textId="5BAB5B80" w:rsidR="00916994" w:rsidRPr="00BF7962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s-ES" w:eastAsia="it-IT"/>
        </w:rPr>
      </w:pPr>
      <w:r w:rsidRPr="00BF7962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 xml:space="preserve">BIC </w:t>
      </w:r>
      <w:r w:rsidR="007A5646" w:rsidRPr="00BF7962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 xml:space="preserve"> CAHMESMMXXX</w:t>
      </w:r>
    </w:p>
    <w:p w14:paraId="445B9362" w14:textId="7AAEC24D" w:rsidR="00916994" w:rsidRPr="00BF7962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s-ES" w:eastAsia="it-IT"/>
        </w:rPr>
      </w:pPr>
      <w:r w:rsidRPr="00BF7962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 xml:space="preserve">IBAN </w:t>
      </w:r>
      <w:r w:rsidR="007A5646" w:rsidRPr="00BF7962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>ES</w:t>
      </w:r>
      <w:r w:rsidR="009B2787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>54 2038 5910 6060 0031 4256</w:t>
      </w:r>
    </w:p>
    <w:p w14:paraId="32E436BA" w14:textId="77777777" w:rsidR="00BF7962" w:rsidRPr="00B32F2D" w:rsidRDefault="00BF7962" w:rsidP="00916994">
      <w:pPr>
        <w:spacing w:after="0"/>
        <w:ind w:left="72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</w:pPr>
    </w:p>
    <w:p w14:paraId="445B9363" w14:textId="406662AC" w:rsidR="00916994" w:rsidRPr="00916994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  <w:r w:rsidRPr="00916994"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it-IT"/>
        </w:rPr>
        <w:t>Represented by:</w:t>
      </w:r>
    </w:p>
    <w:p w14:paraId="445B9364" w14:textId="6FB7701D" w:rsidR="00916994" w:rsidRPr="001870F0" w:rsidRDefault="00C85A0A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  <w:r>
        <w:rPr>
          <w:rFonts w:ascii="Calibri" w:eastAsia="Times New Roman" w:hAnsi="Calibri" w:cs="Times New Roman"/>
          <w:color w:val="000000"/>
          <w:sz w:val="20"/>
          <w:szCs w:val="20"/>
          <w:lang w:val="en-GB" w:eastAsia="it-IT"/>
        </w:rPr>
        <w:t>NAME</w:t>
      </w:r>
      <w:r w:rsidR="00916994" w:rsidRPr="001870F0">
        <w:rPr>
          <w:rFonts w:ascii="Calibri" w:eastAsia="Times New Roman" w:hAnsi="Calibri" w:cs="Times New Roman"/>
          <w:color w:val="000000"/>
          <w:sz w:val="20"/>
          <w:szCs w:val="20"/>
          <w:lang w:val="en-GB" w:eastAsia="it-IT"/>
        </w:rPr>
        <w:t xml:space="preserve">| </w:t>
      </w:r>
      <w:r w:rsidR="001F2791">
        <w:rPr>
          <w:rFonts w:ascii="Calibri" w:eastAsia="Times New Roman" w:hAnsi="Calibri" w:cs="Times New Roman"/>
          <w:color w:val="000000"/>
          <w:sz w:val="20"/>
          <w:szCs w:val="20"/>
          <w:lang w:val="en-GB" w:eastAsia="it-IT"/>
        </w:rPr>
        <w:t>María Pilar López García</w:t>
      </w:r>
      <w:r w:rsidR="001C6673">
        <w:rPr>
          <w:rFonts w:ascii="Calibri" w:eastAsia="Times New Roman" w:hAnsi="Calibri" w:cs="Times New Roman"/>
          <w:color w:val="000000"/>
          <w:sz w:val="20"/>
          <w:szCs w:val="20"/>
          <w:lang w:val="en-GB" w:eastAsia="it-IT"/>
        </w:rPr>
        <w:t xml:space="preserve">  </w:t>
      </w:r>
      <w:r w:rsidR="00465D7C">
        <w:rPr>
          <w:rFonts w:ascii="Calibri" w:eastAsia="Times New Roman" w:hAnsi="Calibri" w:cs="Times New Roman"/>
          <w:color w:val="000000"/>
          <w:sz w:val="20"/>
          <w:szCs w:val="20"/>
          <w:lang w:val="en-GB" w:eastAsia="it-IT"/>
        </w:rPr>
        <w:t xml:space="preserve"> </w:t>
      </w:r>
    </w:p>
    <w:p w14:paraId="445B9365" w14:textId="77777777" w:rsidR="00916994" w:rsidRPr="001870F0" w:rsidRDefault="00916994" w:rsidP="00916994">
      <w:pPr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</w:p>
    <w:p w14:paraId="445B9366" w14:textId="77777777" w:rsidR="00916994" w:rsidRPr="001870F0" w:rsidRDefault="00916994">
      <w:pPr>
        <w:spacing w:line="276" w:lineRule="auto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  <w:r w:rsidRPr="001870F0"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  <w:br w:type="page"/>
      </w:r>
    </w:p>
    <w:p w14:paraId="445B9367" w14:textId="77777777" w:rsidR="00916994" w:rsidRPr="001870F0" w:rsidRDefault="00916994" w:rsidP="00916994">
      <w:pPr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4"/>
        <w:gridCol w:w="2038"/>
        <w:gridCol w:w="1738"/>
        <w:gridCol w:w="957"/>
        <w:gridCol w:w="1709"/>
        <w:gridCol w:w="1318"/>
        <w:gridCol w:w="388"/>
      </w:tblGrid>
      <w:tr w:rsidR="005D3BDA" w:rsidRPr="00916994" w14:paraId="445B936D" w14:textId="77777777" w:rsidTr="00916994">
        <w:trPr>
          <w:trHeight w:val="420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68" w14:textId="77777777" w:rsidR="00916994" w:rsidRPr="001870F0" w:rsidRDefault="00916994" w:rsidP="0091699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69" w14:textId="77777777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6A" w14:textId="77777777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6B" w14:textId="77777777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6C" w14:textId="77777777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4</w:t>
            </w:r>
          </w:p>
        </w:tc>
      </w:tr>
      <w:tr w:rsidR="005D3BDA" w:rsidRPr="00BF7962" w14:paraId="445B9378" w14:textId="77777777" w:rsidTr="00916994">
        <w:trPr>
          <w:trHeight w:val="420"/>
        </w:trPr>
        <w:tc>
          <w:tcPr>
            <w:tcW w:w="0" w:type="auto"/>
            <w:vMerge w:val="restar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6E" w14:textId="77777777" w:rsidR="00916994" w:rsidRPr="00916994" w:rsidRDefault="00916994" w:rsidP="0091699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6F" w14:textId="58970241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it-IT"/>
              </w:rPr>
              <w:t xml:space="preserve">Budget agreed upon (see Annex 2) </w:t>
            </w:r>
            <w:r w:rsidR="003F18CC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it-IT"/>
              </w:rPr>
              <w:br/>
            </w: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it-IT"/>
              </w:rPr>
              <w:t>//</w:t>
            </w:r>
          </w:p>
          <w:p w14:paraId="5A03500E" w14:textId="77777777" w:rsidR="00916994" w:rsidRDefault="00916994" w:rsidP="00916994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91699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Budget convenu</w:t>
            </w:r>
          </w:p>
          <w:p w14:paraId="6E4F151F" w14:textId="77777777" w:rsidR="003F18CC" w:rsidRDefault="003F18CC" w:rsidP="00916994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//</w:t>
            </w:r>
          </w:p>
          <w:p w14:paraId="445B9370" w14:textId="588F17B7" w:rsidR="003F18CC" w:rsidRPr="00916994" w:rsidRDefault="003F18CC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Presupuesto acordado</w:t>
            </w:r>
          </w:p>
        </w:tc>
        <w:tc>
          <w:tcPr>
            <w:tcW w:w="0" w:type="auto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71" w14:textId="77777777" w:rsidR="00916994" w:rsidRPr="009C4389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BE" w:eastAsia="it-IT"/>
              </w:rPr>
            </w:pPr>
            <w:r w:rsidRPr="009C4389">
              <w:rPr>
                <w:rFonts w:ascii="Arial" w:eastAsia="Times New Roman" w:hAnsi="Arial" w:cs="Arial"/>
                <w:color w:val="000000"/>
                <w:sz w:val="20"/>
                <w:szCs w:val="20"/>
                <w:lang w:val="fr-BE" w:eastAsia="it-IT"/>
              </w:rPr>
              <w:t>Current payment request //</w:t>
            </w:r>
          </w:p>
          <w:p w14:paraId="445B9372" w14:textId="048DAB97" w:rsidR="00916994" w:rsidRDefault="00916994" w:rsidP="00916994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</w:pPr>
            <w:r w:rsidRPr="009C438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 xml:space="preserve">en cours de paiement </w:t>
            </w:r>
          </w:p>
          <w:p w14:paraId="49FC66BE" w14:textId="1452136B" w:rsidR="003F18CC" w:rsidRPr="009C4389" w:rsidRDefault="003F18CC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BE"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>//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br/>
              <w:t>este pedido</w:t>
            </w:r>
          </w:p>
          <w:p w14:paraId="445B9373" w14:textId="77777777" w:rsidR="00916994" w:rsidRPr="009C4389" w:rsidRDefault="00916994" w:rsidP="0091699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fr-BE"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B5B212" w14:textId="77777777" w:rsidR="00916994" w:rsidRDefault="00916994" w:rsidP="00916994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</w:pPr>
            <w:r w:rsidRPr="009C4389">
              <w:rPr>
                <w:rFonts w:ascii="Arial" w:eastAsia="Times New Roman" w:hAnsi="Arial" w:cs="Arial"/>
                <w:color w:val="000000"/>
                <w:sz w:val="20"/>
                <w:szCs w:val="20"/>
                <w:lang w:val="fr-BE" w:eastAsia="it-IT"/>
              </w:rPr>
              <w:t xml:space="preserve">Already paid </w:t>
            </w:r>
            <w:r w:rsidR="003F18CC">
              <w:rPr>
                <w:rFonts w:ascii="Arial" w:eastAsia="Times New Roman" w:hAnsi="Arial" w:cs="Arial"/>
                <w:color w:val="000000"/>
                <w:sz w:val="20"/>
                <w:szCs w:val="20"/>
                <w:lang w:val="fr-BE" w:eastAsia="it-IT"/>
              </w:rPr>
              <w:br/>
            </w:r>
            <w:r w:rsidRPr="009C4389">
              <w:rPr>
                <w:rFonts w:ascii="Arial" w:eastAsia="Times New Roman" w:hAnsi="Arial" w:cs="Arial"/>
                <w:color w:val="000000"/>
                <w:sz w:val="20"/>
                <w:szCs w:val="20"/>
                <w:lang w:val="fr-BE" w:eastAsia="it-IT"/>
              </w:rPr>
              <w:t xml:space="preserve">// </w:t>
            </w:r>
            <w:r w:rsidR="003F18CC">
              <w:rPr>
                <w:rFonts w:ascii="Arial" w:eastAsia="Times New Roman" w:hAnsi="Arial" w:cs="Arial"/>
                <w:color w:val="000000"/>
                <w:sz w:val="20"/>
                <w:szCs w:val="20"/>
                <w:lang w:val="fr-BE" w:eastAsia="it-IT"/>
              </w:rPr>
              <w:br/>
            </w:r>
            <w:r w:rsidRPr="009C438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>déjà payé à ce jour</w:t>
            </w:r>
            <w:r w:rsidR="003F18C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br/>
              <w:t>//</w:t>
            </w:r>
          </w:p>
          <w:p w14:paraId="445B9374" w14:textId="254D1A41" w:rsidR="003F18CC" w:rsidRPr="009C4389" w:rsidRDefault="003F18CC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BE"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>Suma trasferencias anteriores</w:t>
            </w:r>
          </w:p>
        </w:tc>
        <w:tc>
          <w:tcPr>
            <w:tcW w:w="0" w:type="auto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75" w14:textId="77777777" w:rsidR="00916994" w:rsidRPr="00BF7962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BE" w:eastAsia="it-IT"/>
              </w:rPr>
            </w:pPr>
            <w:r w:rsidRPr="00BF7962">
              <w:rPr>
                <w:rFonts w:ascii="Arial" w:eastAsia="Times New Roman" w:hAnsi="Arial" w:cs="Arial"/>
                <w:color w:val="000000"/>
                <w:sz w:val="20"/>
                <w:szCs w:val="20"/>
                <w:lang w:val="fr-BE" w:eastAsia="it-IT"/>
              </w:rPr>
              <w:t>Remaining budget 1-(2+3)</w:t>
            </w:r>
          </w:p>
          <w:p w14:paraId="445B9376" w14:textId="77777777" w:rsidR="00916994" w:rsidRPr="00BF7962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BE" w:eastAsia="it-IT"/>
              </w:rPr>
            </w:pPr>
            <w:r w:rsidRPr="00BF7962">
              <w:rPr>
                <w:rFonts w:ascii="Arial" w:eastAsia="Times New Roman" w:hAnsi="Arial" w:cs="Arial"/>
                <w:color w:val="000000"/>
                <w:sz w:val="20"/>
                <w:szCs w:val="20"/>
                <w:lang w:val="fr-BE" w:eastAsia="it-IT"/>
              </w:rPr>
              <w:t>//</w:t>
            </w:r>
          </w:p>
          <w:p w14:paraId="4D59EDED" w14:textId="77777777" w:rsidR="00916994" w:rsidRPr="00BF7962" w:rsidRDefault="00916994" w:rsidP="00916994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</w:pPr>
            <w:r w:rsidRPr="00BF796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 xml:space="preserve">Reste </w:t>
            </w:r>
            <w:r w:rsidR="003F18CC" w:rsidRPr="00BF796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>d</w:t>
            </w:r>
            <w:r w:rsidRPr="00BF796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>û</w:t>
            </w:r>
          </w:p>
          <w:p w14:paraId="0E68E628" w14:textId="77777777" w:rsidR="003F18CC" w:rsidRPr="00BF7962" w:rsidRDefault="003F18CC" w:rsidP="00916994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</w:pPr>
            <w:r w:rsidRPr="00BF796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>//</w:t>
            </w:r>
          </w:p>
          <w:p w14:paraId="445B9377" w14:textId="652210A9" w:rsidR="003F18CC" w:rsidRPr="00BF7962" w:rsidRDefault="003F18CC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BE" w:eastAsia="it-IT"/>
              </w:rPr>
            </w:pPr>
            <w:r w:rsidRPr="00BF796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>Quedan</w:t>
            </w:r>
          </w:p>
        </w:tc>
      </w:tr>
      <w:tr w:rsidR="005D3BDA" w:rsidRPr="00916994" w14:paraId="445B9380" w14:textId="77777777" w:rsidTr="00916994">
        <w:trPr>
          <w:trHeight w:val="420"/>
        </w:trPr>
        <w:tc>
          <w:tcPr>
            <w:tcW w:w="0" w:type="auto"/>
            <w:vMerge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14:paraId="445B9379" w14:textId="77777777" w:rsidR="00916994" w:rsidRPr="00BF7962" w:rsidRDefault="00916994" w:rsidP="0091699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fr-BE"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7A" w14:textId="310FA13B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Amount // </w:t>
            </w:r>
            <w:r w:rsidRPr="0091699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Montant</w:t>
            </w:r>
            <w:r w:rsidR="00F8063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 xml:space="preserve"> // Suma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7B" w14:textId="3C0DF029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Amount // </w:t>
            </w:r>
            <w:r w:rsidRPr="0091699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Montant</w:t>
            </w:r>
            <w:r w:rsidR="00F8063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 xml:space="preserve"> // Suma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7C" w14:textId="77777777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%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7D" w14:textId="516BCB3D" w:rsidR="00916994" w:rsidRPr="00916994" w:rsidRDefault="00916994" w:rsidP="0091699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Amount // </w:t>
            </w:r>
            <w:r w:rsidRPr="0091699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Montant</w:t>
            </w:r>
            <w:r w:rsidR="00F8063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 xml:space="preserve"> // Suma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7E" w14:textId="2965D516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Amount // </w:t>
            </w:r>
            <w:r w:rsidRPr="0091699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Montant</w:t>
            </w:r>
            <w:r w:rsidR="00F8063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 xml:space="preserve"> // Suma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7F" w14:textId="77777777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%</w:t>
            </w:r>
          </w:p>
        </w:tc>
      </w:tr>
      <w:tr w:rsidR="005D3BDA" w:rsidRPr="00916994" w14:paraId="445B938A" w14:textId="77777777" w:rsidTr="00916994">
        <w:trPr>
          <w:trHeight w:val="645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81" w14:textId="77777777" w:rsidR="00916994" w:rsidRPr="00BF7962" w:rsidRDefault="00916994" w:rsidP="0091699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BF796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it-IT"/>
              </w:rPr>
              <w:t>A.</w:t>
            </w:r>
          </w:p>
          <w:p w14:paraId="445B9382" w14:textId="77777777" w:rsidR="00916994" w:rsidRPr="00916994" w:rsidRDefault="00916994" w:rsidP="0091699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BF796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it-IT"/>
              </w:rPr>
              <w:t>Own fund</w:t>
            </w: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it-IT"/>
              </w:rPr>
              <w:t>s - Capital account /</w:t>
            </w:r>
          </w:p>
          <w:p w14:paraId="2283BDB3" w14:textId="77777777" w:rsidR="00916994" w:rsidRDefault="00916994" w:rsidP="00916994">
            <w:pPr>
              <w:spacing w:after="0"/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91699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Fonds Propres - Compte Capital</w:t>
            </w:r>
          </w:p>
          <w:p w14:paraId="6C895610" w14:textId="77777777" w:rsidR="003F18CC" w:rsidRDefault="003F18CC" w:rsidP="00916994">
            <w:pPr>
              <w:spacing w:after="0"/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/</w:t>
            </w:r>
          </w:p>
          <w:p w14:paraId="445B9383" w14:textId="1B583699" w:rsidR="003F18CC" w:rsidRPr="00916994" w:rsidRDefault="003F18CC" w:rsidP="0091699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Fondos propios – cuenta capital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84" w14:textId="3E92C3F6" w:rsidR="00916994" w:rsidRPr="00916994" w:rsidRDefault="002F26F9" w:rsidP="00916994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0</w:t>
            </w:r>
            <w:r w:rsidR="00465D7C">
              <w:rPr>
                <w:rFonts w:ascii="Arial" w:eastAsia="Times New Roman" w:hAnsi="Arial" w:cs="Arial"/>
                <w:lang w:eastAsia="it-IT"/>
              </w:rPr>
              <w:t>,00</w:t>
            </w:r>
            <w:r w:rsidR="00795B98">
              <w:rPr>
                <w:rFonts w:ascii="Arial" w:eastAsia="Times New Roman" w:hAnsi="Arial" w:cs="Arial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85" w14:textId="30F5D39E" w:rsidR="00916994" w:rsidRPr="00916994" w:rsidRDefault="00465D7C" w:rsidP="005F32A5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0</w:t>
            </w:r>
            <w:r w:rsidR="00795B98">
              <w:rPr>
                <w:rFonts w:ascii="Arial" w:eastAsia="Times New Roman" w:hAnsi="Arial" w:cs="Arial"/>
                <w:lang w:eastAsia="it-IT"/>
              </w:rPr>
              <w:t>0</w:t>
            </w:r>
            <w:r w:rsidR="00916994" w:rsidRPr="00EC3A36">
              <w:rPr>
                <w:rFonts w:ascii="Arial" w:eastAsia="Times New Roman" w:hAnsi="Arial" w:cs="Arial"/>
                <w:lang w:eastAsia="it-IT"/>
              </w:rPr>
              <w:t>,00</w:t>
            </w:r>
            <w:r w:rsidR="003F18CC">
              <w:rPr>
                <w:rFonts w:ascii="Arial" w:eastAsia="Times New Roman" w:hAnsi="Arial" w:cs="Arial"/>
                <w:lang w:eastAsia="it-IT"/>
              </w:rPr>
              <w:t xml:space="preserve"> €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86" w14:textId="77777777" w:rsidR="00916994" w:rsidRPr="00916994" w:rsidRDefault="00795B98" w:rsidP="005F32A5">
            <w:pPr>
              <w:spacing w:after="0"/>
              <w:jc w:val="center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0</w:t>
            </w:r>
            <w:r w:rsidR="00D34D34">
              <w:rPr>
                <w:rFonts w:ascii="Arial" w:eastAsia="Times New Roman" w:hAnsi="Arial" w:cs="Arial"/>
                <w:lang w:eastAsia="it-IT"/>
              </w:rPr>
              <w:t>%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87" w14:textId="1A637B14" w:rsidR="00916994" w:rsidRPr="00916994" w:rsidRDefault="00465D7C" w:rsidP="00795B98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00,00</w:t>
            </w:r>
            <w:r w:rsidR="003F18CC">
              <w:rPr>
                <w:rFonts w:ascii="Arial" w:eastAsia="Times New Roman" w:hAnsi="Arial" w:cs="Arial"/>
                <w:lang w:eastAsia="it-IT"/>
              </w:rPr>
              <w:t>€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88" w14:textId="1F001CD4" w:rsidR="00916994" w:rsidRPr="00916994" w:rsidRDefault="00465D7C" w:rsidP="005F32A5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0,00</w:t>
            </w:r>
            <w:r w:rsidR="00795B98">
              <w:rPr>
                <w:rFonts w:ascii="Arial" w:eastAsia="Times New Roman" w:hAnsi="Arial" w:cs="Arial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89" w14:textId="77777777" w:rsidR="00916994" w:rsidRPr="00916994" w:rsidRDefault="00795B98" w:rsidP="00916994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-</w:t>
            </w:r>
          </w:p>
        </w:tc>
      </w:tr>
      <w:tr w:rsidR="005D3BDA" w:rsidRPr="00916994" w14:paraId="1C0828B2" w14:textId="77777777" w:rsidTr="001F39D5">
        <w:trPr>
          <w:trHeight w:val="765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FD59DE" w14:textId="77777777" w:rsidR="003C4567" w:rsidRPr="00916994" w:rsidRDefault="003C4567" w:rsidP="001F39D5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it-IT"/>
              </w:rPr>
              <w:t>B.</w:t>
            </w:r>
          </w:p>
          <w:p w14:paraId="676D7E33" w14:textId="77777777" w:rsidR="003C4567" w:rsidRPr="00916994" w:rsidRDefault="003C4567" w:rsidP="001F39D5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it-IT"/>
              </w:rPr>
              <w:t>Cash flow - Current Account /</w:t>
            </w:r>
          </w:p>
          <w:p w14:paraId="6E8F6196" w14:textId="77777777" w:rsidR="003C4567" w:rsidRDefault="003C4567" w:rsidP="001F39D5">
            <w:pPr>
              <w:spacing w:after="0"/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91699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Compte Courant</w:t>
            </w:r>
          </w:p>
          <w:p w14:paraId="0D9FA963" w14:textId="77777777" w:rsidR="003C4567" w:rsidRPr="00916994" w:rsidRDefault="003C4567" w:rsidP="001F39D5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/ Cuenta corriente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123116" w14:textId="77777777" w:rsidR="003C4567" w:rsidRDefault="00520BC9" w:rsidP="001F39D5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184.000</w:t>
            </w:r>
            <w:r w:rsidR="00DC67A5">
              <w:rPr>
                <w:rFonts w:ascii="Arial" w:eastAsia="Times New Roman" w:hAnsi="Arial" w:cs="Arial"/>
                <w:lang w:eastAsia="it-IT"/>
              </w:rPr>
              <w:t>€</w:t>
            </w:r>
          </w:p>
          <w:p w14:paraId="4131F20A" w14:textId="39F73981" w:rsidR="000C2C7F" w:rsidRPr="00916994" w:rsidRDefault="005D3BDA" w:rsidP="001F39D5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Somme allouée p</w:t>
            </w:r>
            <w:r w:rsidR="000C2C7F">
              <w:rPr>
                <w:rFonts w:ascii="Arial" w:eastAsia="Times New Roman" w:hAnsi="Arial" w:cs="Arial"/>
                <w:lang w:eastAsia="it-IT"/>
              </w:rPr>
              <w:t>our le 1er semestre 2021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1F3084" w14:textId="77777777" w:rsidR="003C4567" w:rsidRPr="00795B98" w:rsidRDefault="003C4567" w:rsidP="001F39D5">
            <w:pPr>
              <w:spacing w:after="0"/>
              <w:ind w:left="1019" w:hanging="850"/>
              <w:jc w:val="center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 xml:space="preserve">134.000,00 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950B5A" w14:textId="0AF5E137" w:rsidR="003C4567" w:rsidRPr="00916994" w:rsidRDefault="00605E64" w:rsidP="001F39D5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72,82</w:t>
            </w:r>
            <w:r w:rsidR="00905CF6">
              <w:rPr>
                <w:rFonts w:ascii="Arial" w:eastAsia="Times New Roman" w:hAnsi="Arial" w:cs="Arial"/>
                <w:lang w:eastAsia="it-IT"/>
              </w:rPr>
              <w:t>%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E1358B" w14:textId="405798A3" w:rsidR="003C4567" w:rsidRPr="00916994" w:rsidRDefault="001F5EEC" w:rsidP="001F39D5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50.0</w:t>
            </w:r>
            <w:r w:rsidR="003C4567">
              <w:rPr>
                <w:rFonts w:ascii="Arial" w:eastAsia="Times New Roman" w:hAnsi="Arial" w:cs="Arial"/>
                <w:lang w:eastAsia="it-IT"/>
              </w:rPr>
              <w:t>00,00 €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166440" w14:textId="77777777" w:rsidR="00905CF6" w:rsidRDefault="00905CF6" w:rsidP="001F39D5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</w:p>
          <w:p w14:paraId="50EC8EA8" w14:textId="77777777" w:rsidR="003C4567" w:rsidRDefault="003C4567" w:rsidP="001F39D5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0</w:t>
            </w:r>
          </w:p>
          <w:p w14:paraId="4DCFD1AA" w14:textId="55BD0EC5" w:rsidR="00905CF6" w:rsidRPr="00916994" w:rsidRDefault="00905CF6" w:rsidP="001F39D5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AB3B21" w14:textId="77777777" w:rsidR="003C4567" w:rsidRPr="00916994" w:rsidRDefault="003C4567" w:rsidP="001F39D5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-</w:t>
            </w:r>
          </w:p>
        </w:tc>
      </w:tr>
      <w:tr w:rsidR="005D3BDA" w:rsidRPr="00916994" w14:paraId="2B669E1F" w14:textId="77777777" w:rsidTr="00916994">
        <w:trPr>
          <w:trHeight w:val="765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17437C0" w14:textId="77777777" w:rsidR="00CA6B53" w:rsidRPr="00916994" w:rsidRDefault="00CA6B53" w:rsidP="00916994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28BA0F5" w14:textId="7A57954A" w:rsidR="00CA6B53" w:rsidRDefault="00CA6B53" w:rsidP="00916994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1AAB989" w14:textId="77777777" w:rsidR="00CA6B53" w:rsidRDefault="00CA6B53" w:rsidP="003F18CC">
            <w:pPr>
              <w:spacing w:after="0"/>
              <w:ind w:left="1019" w:hanging="850"/>
              <w:jc w:val="center"/>
              <w:rPr>
                <w:rFonts w:ascii="Arial" w:eastAsia="Times New Roman" w:hAnsi="Arial" w:cs="Arial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D9C9124" w14:textId="77777777" w:rsidR="00CA6B53" w:rsidRDefault="00CA6B53" w:rsidP="00916994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A78D9CA" w14:textId="77777777" w:rsidR="00CA6B53" w:rsidRDefault="00CA6B53" w:rsidP="00795B98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947C757" w14:textId="77777777" w:rsidR="00CA6B53" w:rsidRDefault="00CA6B53" w:rsidP="008F5DAA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1B72DD8" w14:textId="77777777" w:rsidR="00CA6B53" w:rsidRDefault="00CA6B53" w:rsidP="00916994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</w:p>
        </w:tc>
      </w:tr>
    </w:tbl>
    <w:p w14:paraId="445B9395" w14:textId="77777777" w:rsidR="00D04760" w:rsidRPr="000E6098" w:rsidRDefault="00D04760" w:rsidP="000E6098"/>
    <w:sectPr w:rsidR="00D04760" w:rsidRPr="000E6098" w:rsidSect="003D1AB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74EB4" w14:textId="77777777" w:rsidR="009C14EF" w:rsidRDefault="009C14EF" w:rsidP="00A0333A">
      <w:pPr>
        <w:spacing w:after="0"/>
      </w:pPr>
      <w:r>
        <w:separator/>
      </w:r>
    </w:p>
  </w:endnote>
  <w:endnote w:type="continuationSeparator" w:id="0">
    <w:p w14:paraId="195C340A" w14:textId="77777777" w:rsidR="009C14EF" w:rsidRDefault="009C14EF" w:rsidP="00A033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 Vera 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E88DC" w14:textId="77777777" w:rsidR="00B32F2D" w:rsidRDefault="00B32F2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40228716"/>
      <w:docPartObj>
        <w:docPartGallery w:val="Page Numbers (Bottom of Page)"/>
        <w:docPartUnique/>
      </w:docPartObj>
    </w:sdtPr>
    <w:sdtEndPr/>
    <w:sdtContent>
      <w:p w14:paraId="445B93A0" w14:textId="77777777" w:rsidR="00A0333A" w:rsidRPr="000D0729" w:rsidRDefault="008472F5" w:rsidP="000D0729">
        <w:pPr>
          <w:pStyle w:val="Piedepgina"/>
        </w:pPr>
        <w:r>
          <w:rPr>
            <w:noProof/>
            <w:lang w:val="fr-BE" w:eastAsia="fr-BE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445B93A8" wp14:editId="445B93A9">
                  <wp:simplePos x="0" y="0"/>
                  <wp:positionH relativeFrom="margin">
                    <wp:align>center</wp:align>
                  </wp:positionH>
                  <wp:positionV relativeFrom="page">
                    <wp:align>bottom</wp:align>
                  </wp:positionV>
                  <wp:extent cx="436880" cy="716915"/>
                  <wp:effectExtent l="9525" t="9525" r="10795" b="6985"/>
                  <wp:wrapNone/>
                  <wp:docPr id="622" name="Gruppo 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6880" cy="716915"/>
                            <a:chOff x="1743" y="14699"/>
                            <a:chExt cx="688" cy="1129"/>
                          </a:xfrm>
                        </wpg:grpSpPr>
                        <wps:wsp>
                          <wps:cNvPr id="623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4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45B93AC" w14:textId="77777777" w:rsidR="008472F5" w:rsidRDefault="008472F5">
                                <w:pPr>
                                  <w:pStyle w:val="Piedepgina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Cs w:val="21"/>
                                  </w:rP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rPr>
                                    <w:szCs w:val="21"/>
                                  </w:rPr>
                                  <w:fldChar w:fldCharType="separate"/>
                                </w:r>
                                <w:r w:rsidR="00795B98" w:rsidRPr="00795B98"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445B93A8" id="Gruppo 80" o:spid="_x0000_s1026" style="position:absolute;left:0;text-align:left;margin-left:0;margin-top:0;width:34.4pt;height:56.45pt;z-index:251659264;mso-position-horizontal:center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" strokecolor="#7f7f7f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" filled="f" strokecolor="#7f7f7f">
                    <v:textbox>
                      <w:txbxContent>
                        <w:p w14:paraId="445B93AC" w14:textId="77777777" w:rsidR="008472F5" w:rsidRDefault="008472F5">
                          <w:pPr>
                            <w:pStyle w:val="Piedepgina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Cs w:val="21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rPr>
                              <w:szCs w:val="21"/>
                            </w:rPr>
                            <w:fldChar w:fldCharType="separate"/>
                          </w:r>
                          <w:r w:rsidR="00795B98" w:rsidRPr="00795B98">
                            <w:rPr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B93A4" w14:textId="77777777" w:rsidR="00947476" w:rsidRPr="00200D4C" w:rsidRDefault="00947476">
    <w:pPr>
      <w:pStyle w:val="Piedepgina"/>
      <w:rPr>
        <w:sz w:val="16"/>
        <w:szCs w:val="16"/>
      </w:rPr>
    </w:pPr>
  </w:p>
  <w:p w14:paraId="445B93A5" w14:textId="77777777" w:rsidR="003D1AB7" w:rsidRPr="005D1D57" w:rsidRDefault="000D0729">
    <w:pPr>
      <w:pStyle w:val="Piedepgina"/>
      <w:rPr>
        <w:sz w:val="14"/>
        <w:szCs w:val="14"/>
      </w:rPr>
    </w:pPr>
    <w:r w:rsidRPr="005D1D57">
      <w:rPr>
        <w:sz w:val="14"/>
        <w:szCs w:val="14"/>
      </w:rPr>
      <w:t>SMart</w:t>
    </w:r>
    <w:r w:rsidR="00622A3A" w:rsidRPr="005D1D57">
      <w:rPr>
        <w:sz w:val="14"/>
        <w:szCs w:val="14"/>
      </w:rPr>
      <w:t>I</w:t>
    </w:r>
    <w:r w:rsidRPr="005D1D57">
      <w:rPr>
        <w:sz w:val="14"/>
        <w:szCs w:val="14"/>
      </w:rPr>
      <w:t>t soc. coop impresa sociale | via casoretto 41/a | 20131 | Milano | Cf e PI 08394320967</w:t>
    </w:r>
    <w:r w:rsidR="00200D4C" w:rsidRPr="005D1D57">
      <w:rPr>
        <w:sz w:val="14"/>
        <w:szCs w:val="14"/>
      </w:rPr>
      <w:t xml:space="preserve"> | </w:t>
    </w:r>
    <w:r w:rsidRPr="005D1D57">
      <w:rPr>
        <w:sz w:val="14"/>
        <w:szCs w:val="14"/>
      </w:rPr>
      <w:t xml:space="preserve">smart-it.org | </w:t>
    </w:r>
    <w:r w:rsidR="00200D4C" w:rsidRPr="005D1D57">
      <w:rPr>
        <w:sz w:val="14"/>
        <w:szCs w:val="14"/>
      </w:rPr>
      <w:t>info@smart-it.org</w:t>
    </w:r>
    <w:r w:rsidR="00200D4C" w:rsidRPr="005D1D57">
      <w:rPr>
        <w:sz w:val="14"/>
        <w:szCs w:val="14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76CBB" w14:textId="77777777" w:rsidR="009C14EF" w:rsidRDefault="009C14EF" w:rsidP="00A0333A">
      <w:pPr>
        <w:spacing w:after="0"/>
      </w:pPr>
      <w:r>
        <w:separator/>
      </w:r>
    </w:p>
  </w:footnote>
  <w:footnote w:type="continuationSeparator" w:id="0">
    <w:p w14:paraId="1F36D02B" w14:textId="77777777" w:rsidR="009C14EF" w:rsidRDefault="009C14EF" w:rsidP="00A033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DEF7C" w14:textId="77777777" w:rsidR="00B32F2D" w:rsidRDefault="00B32F2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93AF8" w14:textId="77777777" w:rsidR="00B32F2D" w:rsidRDefault="00B32F2D" w:rsidP="00B32F2D">
    <w:r>
      <w:rPr>
        <w:noProof/>
        <w:lang w:eastAsia="fr-FR"/>
      </w:rPr>
      <w:drawing>
        <wp:inline distT="0" distB="0" distL="0" distR="0" wp14:anchorId="34DEBFE0" wp14:editId="6073CD77">
          <wp:extent cx="1331976" cy="344424"/>
          <wp:effectExtent l="0" t="0" r="0" b="11430"/>
          <wp:docPr id="3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mart logo tete 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1976" cy="3444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A2B8E">
      <w:rPr>
        <w:noProof/>
        <w:lang w:eastAsia="fr-FR"/>
      </w:rPr>
      <w:t xml:space="preserve"> </w:t>
    </w:r>
    <w:r>
      <w:rPr>
        <w:noProof/>
        <w:lang w:eastAsia="fr-FR"/>
      </w:rPr>
      <w:t xml:space="preserve"> </w:t>
    </w:r>
    <w:r>
      <w:rPr>
        <w:noProof/>
        <w:lang w:eastAsia="fr-FR"/>
      </w:rPr>
      <w:tab/>
    </w:r>
    <w:r>
      <w:rPr>
        <w:noProof/>
        <w:lang w:eastAsia="fr-FR"/>
      </w:rPr>
      <w:tab/>
    </w:r>
  </w:p>
  <w:p w14:paraId="1B981809" w14:textId="77777777" w:rsidR="00B32F2D" w:rsidRPr="005C0573" w:rsidRDefault="00B32F2D" w:rsidP="00B32F2D">
    <w:pPr>
      <w:pStyle w:val="Encabezado"/>
    </w:pPr>
  </w:p>
  <w:p w14:paraId="445B939E" w14:textId="0AC5617A" w:rsidR="008472F5" w:rsidRPr="008472F5" w:rsidRDefault="008472F5" w:rsidP="00465D7C">
    <w:pPr>
      <w:pStyle w:val="Encabezado"/>
      <w:rPr>
        <w:rFonts w:cs="Tahoma"/>
        <w:color w:val="A9A9AA"/>
        <w:sz w:val="14"/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0E050" w14:textId="77777777" w:rsidR="00B32F2D" w:rsidRDefault="00B32F2D" w:rsidP="00B32F2D">
    <w:r>
      <w:rPr>
        <w:noProof/>
        <w:lang w:eastAsia="fr-FR"/>
      </w:rPr>
      <w:drawing>
        <wp:inline distT="0" distB="0" distL="0" distR="0" wp14:anchorId="728EAE1F" wp14:editId="66BACBCD">
          <wp:extent cx="1331976" cy="344424"/>
          <wp:effectExtent l="0" t="0" r="0" b="11430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mart logo tete 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1976" cy="3444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A2B8E">
      <w:rPr>
        <w:noProof/>
        <w:lang w:eastAsia="fr-FR"/>
      </w:rPr>
      <w:t xml:space="preserve"> </w:t>
    </w:r>
    <w:r>
      <w:rPr>
        <w:noProof/>
        <w:lang w:eastAsia="fr-FR"/>
      </w:rPr>
      <w:t xml:space="preserve"> </w:t>
    </w:r>
    <w:r>
      <w:rPr>
        <w:noProof/>
        <w:lang w:eastAsia="fr-FR"/>
      </w:rPr>
      <w:tab/>
    </w:r>
    <w:r>
      <w:rPr>
        <w:noProof/>
        <w:lang w:eastAsia="fr-FR"/>
      </w:rPr>
      <w:tab/>
    </w:r>
  </w:p>
  <w:p w14:paraId="564A1183" w14:textId="77777777" w:rsidR="00B32F2D" w:rsidRPr="005C0573" w:rsidRDefault="00B32F2D" w:rsidP="00B32F2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2007A"/>
    <w:multiLevelType w:val="hybridMultilevel"/>
    <w:tmpl w:val="37B8F968"/>
    <w:lvl w:ilvl="0" w:tplc="DAEC321E">
      <w:start w:val="4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807B17"/>
    <w:multiLevelType w:val="hybridMultilevel"/>
    <w:tmpl w:val="C256EE04"/>
    <w:lvl w:ilvl="0" w:tplc="ADE83CD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431125"/>
    <w:multiLevelType w:val="hybridMultilevel"/>
    <w:tmpl w:val="D02E0DF4"/>
    <w:lvl w:ilvl="0" w:tplc="ADE83CD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06372E"/>
    <w:multiLevelType w:val="hybridMultilevel"/>
    <w:tmpl w:val="98C67B94"/>
    <w:lvl w:ilvl="0" w:tplc="ADE83CD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B695B"/>
    <w:multiLevelType w:val="hybridMultilevel"/>
    <w:tmpl w:val="51BCEA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009A"/>
    <w:multiLevelType w:val="hybridMultilevel"/>
    <w:tmpl w:val="9F5613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674AC9"/>
    <w:multiLevelType w:val="hybridMultilevel"/>
    <w:tmpl w:val="AA7A76E2"/>
    <w:lvl w:ilvl="0" w:tplc="00010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304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00504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00504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00504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111689"/>
    <w:multiLevelType w:val="hybridMultilevel"/>
    <w:tmpl w:val="359056DC"/>
    <w:lvl w:ilvl="0" w:tplc="5B88F972">
      <w:start w:val="4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994"/>
    <w:rsid w:val="0006723A"/>
    <w:rsid w:val="000C2C7F"/>
    <w:rsid w:val="000D0729"/>
    <w:rsid w:val="000E6098"/>
    <w:rsid w:val="00177FED"/>
    <w:rsid w:val="001870F0"/>
    <w:rsid w:val="00196902"/>
    <w:rsid w:val="001C6673"/>
    <w:rsid w:val="001E5261"/>
    <w:rsid w:val="001F2791"/>
    <w:rsid w:val="001F5EEC"/>
    <w:rsid w:val="00200D4C"/>
    <w:rsid w:val="002076EC"/>
    <w:rsid w:val="002621EE"/>
    <w:rsid w:val="002F26F9"/>
    <w:rsid w:val="00315DF8"/>
    <w:rsid w:val="00362FBF"/>
    <w:rsid w:val="003910A4"/>
    <w:rsid w:val="003B2D8D"/>
    <w:rsid w:val="003B61A3"/>
    <w:rsid w:val="003C4567"/>
    <w:rsid w:val="003D1AB7"/>
    <w:rsid w:val="003F18CC"/>
    <w:rsid w:val="00425D29"/>
    <w:rsid w:val="00443997"/>
    <w:rsid w:val="004619E0"/>
    <w:rsid w:val="00465D7C"/>
    <w:rsid w:val="00476DF7"/>
    <w:rsid w:val="0049603F"/>
    <w:rsid w:val="004A64CA"/>
    <w:rsid w:val="004B6E96"/>
    <w:rsid w:val="005027D1"/>
    <w:rsid w:val="00520BC9"/>
    <w:rsid w:val="00544EF1"/>
    <w:rsid w:val="005878D9"/>
    <w:rsid w:val="005D1D57"/>
    <w:rsid w:val="005D29D7"/>
    <w:rsid w:val="005D3BDA"/>
    <w:rsid w:val="005F32A5"/>
    <w:rsid w:val="005F3BE6"/>
    <w:rsid w:val="00605E64"/>
    <w:rsid w:val="00622A3A"/>
    <w:rsid w:val="00646DFC"/>
    <w:rsid w:val="00663C68"/>
    <w:rsid w:val="006A5DEF"/>
    <w:rsid w:val="007224AA"/>
    <w:rsid w:val="0076293C"/>
    <w:rsid w:val="00795B98"/>
    <w:rsid w:val="007A5646"/>
    <w:rsid w:val="007E4E49"/>
    <w:rsid w:val="0081507C"/>
    <w:rsid w:val="008472F5"/>
    <w:rsid w:val="00857B7C"/>
    <w:rsid w:val="008650A8"/>
    <w:rsid w:val="00884B3E"/>
    <w:rsid w:val="008B0663"/>
    <w:rsid w:val="008F5DAA"/>
    <w:rsid w:val="00905CF6"/>
    <w:rsid w:val="00916994"/>
    <w:rsid w:val="00947476"/>
    <w:rsid w:val="0099066D"/>
    <w:rsid w:val="009B2787"/>
    <w:rsid w:val="009C14EF"/>
    <w:rsid w:val="009C4389"/>
    <w:rsid w:val="00A0333A"/>
    <w:rsid w:val="00A32C91"/>
    <w:rsid w:val="00AA02F4"/>
    <w:rsid w:val="00AA2802"/>
    <w:rsid w:val="00AB338C"/>
    <w:rsid w:val="00B166B5"/>
    <w:rsid w:val="00B32F2D"/>
    <w:rsid w:val="00BF67BC"/>
    <w:rsid w:val="00BF7962"/>
    <w:rsid w:val="00C0633A"/>
    <w:rsid w:val="00C62B3A"/>
    <w:rsid w:val="00C85A0A"/>
    <w:rsid w:val="00C92052"/>
    <w:rsid w:val="00CA6B53"/>
    <w:rsid w:val="00CB21E7"/>
    <w:rsid w:val="00D04760"/>
    <w:rsid w:val="00D34D34"/>
    <w:rsid w:val="00DB1DBD"/>
    <w:rsid w:val="00DB63D0"/>
    <w:rsid w:val="00DC19D6"/>
    <w:rsid w:val="00DC67A5"/>
    <w:rsid w:val="00E47A4D"/>
    <w:rsid w:val="00E80C74"/>
    <w:rsid w:val="00EB040F"/>
    <w:rsid w:val="00EC3A36"/>
    <w:rsid w:val="00EF61B0"/>
    <w:rsid w:val="00F13208"/>
    <w:rsid w:val="00F42829"/>
    <w:rsid w:val="00F80636"/>
    <w:rsid w:val="00F970B8"/>
    <w:rsid w:val="00FF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5B9348"/>
  <w15:docId w15:val="{F90F5A40-1FE5-47D0-905F-31BB8212D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19D6"/>
    <w:pPr>
      <w:spacing w:line="240" w:lineRule="auto"/>
      <w:jc w:val="both"/>
    </w:pPr>
    <w:rPr>
      <w:rFonts w:ascii="Ecofont Vera Sans" w:hAnsi="Ecofont Vera Sans"/>
    </w:rPr>
  </w:style>
  <w:style w:type="paragraph" w:styleId="Ttulo1">
    <w:name w:val="heading 1"/>
    <w:basedOn w:val="Normal"/>
    <w:next w:val="Normal"/>
    <w:link w:val="Ttulo1Car"/>
    <w:uiPriority w:val="9"/>
    <w:qFormat/>
    <w:rsid w:val="0076293C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B42536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6293C"/>
    <w:pPr>
      <w:keepNext/>
      <w:keepLines/>
      <w:spacing w:before="200" w:after="0"/>
      <w:outlineLvl w:val="1"/>
    </w:pPr>
    <w:rPr>
      <w:rFonts w:eastAsiaTheme="majorEastAsia" w:cstheme="majorBidi"/>
      <w:b/>
      <w:bCs/>
      <w:i/>
      <w:color w:val="B42536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0333A"/>
    <w:pPr>
      <w:tabs>
        <w:tab w:val="center" w:pos="4819"/>
        <w:tab w:val="right" w:pos="96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A0333A"/>
  </w:style>
  <w:style w:type="paragraph" w:styleId="Piedepgina">
    <w:name w:val="footer"/>
    <w:basedOn w:val="Normal"/>
    <w:link w:val="PiedepginaCar"/>
    <w:uiPriority w:val="99"/>
    <w:unhideWhenUsed/>
    <w:rsid w:val="00A0333A"/>
    <w:pPr>
      <w:tabs>
        <w:tab w:val="center" w:pos="4819"/>
        <w:tab w:val="right" w:pos="96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333A"/>
  </w:style>
  <w:style w:type="paragraph" w:styleId="Textodeglobo">
    <w:name w:val="Balloon Text"/>
    <w:basedOn w:val="Normal"/>
    <w:link w:val="TextodegloboCar"/>
    <w:uiPriority w:val="99"/>
    <w:semiHidden/>
    <w:unhideWhenUsed/>
    <w:rsid w:val="00A0333A"/>
    <w:pPr>
      <w:spacing w:after="0"/>
    </w:pPr>
    <w:rPr>
      <w:rFonts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0333A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A0333A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D0476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76293C"/>
    <w:rPr>
      <w:rFonts w:ascii="Ecofont Vera Sans" w:eastAsiaTheme="majorEastAsia" w:hAnsi="Ecofont Vera Sans" w:cstheme="majorBidi"/>
      <w:b/>
      <w:bCs/>
      <w:color w:val="B42536"/>
      <w:sz w:val="28"/>
      <w:szCs w:val="28"/>
    </w:rPr>
  </w:style>
  <w:style w:type="paragraph" w:customStyle="1" w:styleId="logo">
    <w:name w:val="logo"/>
    <w:basedOn w:val="Encabezado"/>
    <w:qFormat/>
    <w:rsid w:val="00857B7C"/>
    <w:pPr>
      <w:tabs>
        <w:tab w:val="clear" w:pos="4819"/>
        <w:tab w:val="clear" w:pos="9638"/>
        <w:tab w:val="right" w:pos="-1560"/>
      </w:tabs>
      <w:ind w:right="6803"/>
      <w:jc w:val="right"/>
    </w:pPr>
    <w:rPr>
      <w:rFonts w:ascii="Arial" w:hAnsi="Arial"/>
      <w:b/>
      <w:color w:val="A9A9AA"/>
      <w:sz w:val="20"/>
      <w:szCs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6293C"/>
    <w:rPr>
      <w:rFonts w:ascii="Ecofont Vera Sans" w:eastAsiaTheme="majorEastAsia" w:hAnsi="Ecofont Vera Sans" w:cstheme="majorBidi"/>
      <w:b/>
      <w:bCs/>
      <w:i/>
      <w:color w:val="B42536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76293C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B42536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76293C"/>
    <w:rPr>
      <w:rFonts w:ascii="Ecofont Vera Sans" w:eastAsiaTheme="majorEastAsia" w:hAnsi="Ecofont Vera Sans" w:cstheme="majorBidi"/>
      <w:color w:val="B42536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76293C"/>
    <w:pPr>
      <w:numPr>
        <w:ilvl w:val="1"/>
      </w:numPr>
    </w:pPr>
    <w:rPr>
      <w:rFonts w:eastAsiaTheme="majorEastAsia" w:cstheme="majorBidi"/>
      <w:i/>
      <w:iCs/>
      <w:color w:val="A9A9AA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76293C"/>
    <w:rPr>
      <w:rFonts w:ascii="Ecofont Vera Sans" w:eastAsiaTheme="majorEastAsia" w:hAnsi="Ecofont Vera Sans" w:cstheme="majorBidi"/>
      <w:i/>
      <w:iCs/>
      <w:color w:val="A9A9AA"/>
      <w:spacing w:val="15"/>
      <w:sz w:val="24"/>
      <w:szCs w:val="24"/>
    </w:rPr>
  </w:style>
  <w:style w:type="character" w:styleId="nfasissutil">
    <w:name w:val="Subtle Emphasis"/>
    <w:basedOn w:val="Fuentedeprrafopredeter"/>
    <w:uiPriority w:val="19"/>
    <w:qFormat/>
    <w:rsid w:val="0076293C"/>
    <w:rPr>
      <w:rFonts w:ascii="Ecofont Vera Sans" w:hAnsi="Ecofont Vera Sans"/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76293C"/>
    <w:rPr>
      <w:rFonts w:ascii="Ecofont Vera Sans" w:hAnsi="Ecofont Vera Sans"/>
      <w:i/>
      <w:iCs/>
    </w:rPr>
  </w:style>
  <w:style w:type="character" w:styleId="nfasisintenso">
    <w:name w:val="Intense Emphasis"/>
    <w:basedOn w:val="Fuentedeprrafopredeter"/>
    <w:uiPriority w:val="21"/>
    <w:qFormat/>
    <w:rsid w:val="0076293C"/>
    <w:rPr>
      <w:rFonts w:ascii="Ecofont Vera Sans" w:hAnsi="Ecofont Vera Sans"/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76293C"/>
    <w:rPr>
      <w:rFonts w:ascii="Ecofont Vera Sans" w:hAnsi="Ecofont Vera Sans"/>
      <w:b/>
      <w:bCs/>
    </w:rPr>
  </w:style>
  <w:style w:type="character" w:styleId="Referenciasutil">
    <w:name w:val="Subtle Reference"/>
    <w:basedOn w:val="Fuentedeprrafopredeter"/>
    <w:uiPriority w:val="31"/>
    <w:qFormat/>
    <w:rsid w:val="0076293C"/>
    <w:rPr>
      <w:rFonts w:ascii="Ecofont Vera Sans" w:hAnsi="Ecofont Vera Sans"/>
      <w:smallCaps/>
      <w:color w:val="C0504D" w:themeColor="accent2"/>
      <w:u w:val="single"/>
    </w:rPr>
  </w:style>
  <w:style w:type="character" w:styleId="Ttulodellibro">
    <w:name w:val="Book Title"/>
    <w:basedOn w:val="Fuentedeprrafopredeter"/>
    <w:uiPriority w:val="33"/>
    <w:qFormat/>
    <w:rsid w:val="0076293C"/>
    <w:rPr>
      <w:rFonts w:ascii="Ecofont Vera Sans" w:hAnsi="Ecofont Vera Sans"/>
      <w:b/>
      <w:bCs/>
      <w:smallCaps/>
      <w:spacing w:val="5"/>
    </w:rPr>
  </w:style>
  <w:style w:type="character" w:styleId="Referenciaintensa">
    <w:name w:val="Intense Reference"/>
    <w:basedOn w:val="Fuentedeprrafopredeter"/>
    <w:uiPriority w:val="32"/>
    <w:qFormat/>
    <w:rsid w:val="0076293C"/>
    <w:rPr>
      <w:rFonts w:ascii="Ecofont Vera Sans" w:hAnsi="Ecofont Vera Sans"/>
      <w:b/>
      <w:bCs/>
      <w:smallCaps/>
      <w:color w:val="C0504D" w:themeColor="accent2"/>
      <w:spacing w:val="5"/>
      <w:u w:val="single"/>
    </w:rPr>
  </w:style>
  <w:style w:type="paragraph" w:styleId="NormalWeb">
    <w:name w:val="Normal (Web)"/>
    <w:basedOn w:val="Normal"/>
    <w:uiPriority w:val="99"/>
    <w:semiHidden/>
    <w:unhideWhenUsed/>
    <w:rsid w:val="00E47A4D"/>
    <w:pPr>
      <w:spacing w:before="100" w:beforeAutospacing="1" w:after="150"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16994"/>
    <w:pPr>
      <w:spacing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16994"/>
    <w:rPr>
      <w:rFonts w:ascii="Ecofont Vera Sans" w:hAnsi="Ecofont Vera Sans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916994"/>
    <w:rPr>
      <w:vertAlign w:val="superscript"/>
    </w:rPr>
  </w:style>
  <w:style w:type="table" w:styleId="Tablaconcuadrcula">
    <w:name w:val="Table Grid"/>
    <w:basedOn w:val="Tablanormal"/>
    <w:uiPriority w:val="59"/>
    <w:rsid w:val="00BF79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5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96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51015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ulio\Dropbox\SMartIt_Amministrazione\Modelli\Word\Carta_Intestat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E87884270C5B44995410D1C541F4998" ma:contentTypeVersion="12" ma:contentTypeDescription="Crear nuevo documento." ma:contentTypeScope="" ma:versionID="b3b69b7c3695e6ce353d40b6e97b2fbe">
  <xsd:schema xmlns:xsd="http://www.w3.org/2001/XMLSchema" xmlns:xs="http://www.w3.org/2001/XMLSchema" xmlns:p="http://schemas.microsoft.com/office/2006/metadata/properties" xmlns:ns2="b66bc505-762f-47f8-ba8c-44eeb4fdcad7" xmlns:ns3="787ba547-a87f-4afe-8c87-5434c8d18f3f" targetNamespace="http://schemas.microsoft.com/office/2006/metadata/properties" ma:root="true" ma:fieldsID="6db5e337b1cb56c537e67745e47d877c" ns2:_="" ns3:_="">
    <xsd:import namespace="b66bc505-762f-47f8-ba8c-44eeb4fdcad7"/>
    <xsd:import namespace="787ba547-a87f-4afe-8c87-5434c8d1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c505-762f-47f8-ba8c-44eeb4fdc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ba547-a87f-4afe-8c87-5434c8d18f3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BF92D9-86D4-4D57-BDA3-D4463C9D4D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6bc505-762f-47f8-ba8c-44eeb4fdcad7"/>
    <ds:schemaRef ds:uri="787ba547-a87f-4afe-8c87-5434c8d1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815B48-6B0E-4376-981C-5EC1B5E510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4CB97D-D700-4A2B-B703-3601A9AD35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12193C-160B-48BA-9DE1-9D37A8AEEB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Carta_Intestata.dotx</Template>
  <TotalTime>6</TotalTime>
  <Pages>2</Pages>
  <Words>236</Words>
  <Characters>1299</Characters>
  <Application>Microsoft Office Word</Application>
  <DocSecurity>0</DocSecurity>
  <Lines>10</Lines>
  <Paragraphs>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Hewlett-Packard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GIO;Giulio</dc:creator>
  <cp:lastModifiedBy>Hélène Vietti</cp:lastModifiedBy>
  <cp:revision>9</cp:revision>
  <cp:lastPrinted>2021-06-09T16:03:00Z</cp:lastPrinted>
  <dcterms:created xsi:type="dcterms:W3CDTF">2021-06-09T13:05:00Z</dcterms:created>
  <dcterms:modified xsi:type="dcterms:W3CDTF">2021-06-09T16:04:00Z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0x0101003E87884270C5B44995410D1C541F4998</vt:lpwstr>
  </property>
</Properties>
</file>